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4FB9" w14:textId="4AA98CE5" w:rsidR="00F350A1" w:rsidRDefault="00F350A1" w:rsidP="00F350A1">
      <w:pPr>
        <w:pStyle w:val="NoSpacing"/>
      </w:pPr>
      <w:r>
        <w:rPr>
          <w:u w:val="single"/>
        </w:rPr>
        <w:t>John BOSWARNAN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7CF93AA7" w14:textId="77777777" w:rsidR="00F350A1" w:rsidRDefault="00F350A1" w:rsidP="00F350A1">
      <w:pPr>
        <w:pStyle w:val="NoSpacing"/>
      </w:pPr>
      <w:r>
        <w:t>of the diocese of Exeter.</w:t>
      </w:r>
    </w:p>
    <w:p w14:paraId="004C1FB1" w14:textId="77777777" w:rsidR="00F350A1" w:rsidRDefault="00F350A1" w:rsidP="00F350A1">
      <w:pPr>
        <w:pStyle w:val="NoSpacing"/>
      </w:pPr>
    </w:p>
    <w:p w14:paraId="03688912" w14:textId="77777777" w:rsidR="00F350A1" w:rsidRDefault="00F350A1" w:rsidP="00F350A1">
      <w:pPr>
        <w:pStyle w:val="NoSpacing"/>
      </w:pPr>
    </w:p>
    <w:p w14:paraId="5C5F1AC1" w14:textId="4156F5D7" w:rsidR="00F350A1" w:rsidRDefault="00F350A1" w:rsidP="00F350A1">
      <w:pPr>
        <w:pStyle w:val="NoSpacing"/>
      </w:pPr>
      <w:r>
        <w:t>22 May1416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Cornwall.</w:t>
      </w:r>
      <w:bookmarkStart w:id="0" w:name="_GoBack"/>
      <w:bookmarkEnd w:id="0"/>
    </w:p>
    <w:p w14:paraId="47925490" w14:textId="77777777" w:rsidR="00F350A1" w:rsidRDefault="00F350A1" w:rsidP="00F350A1">
      <w:pPr>
        <w:pStyle w:val="NoSpacing"/>
      </w:pPr>
      <w:r>
        <w:tab/>
      </w:r>
      <w:r>
        <w:tab/>
        <w:t>(“Stafford Register” pp.429 and 427)</w:t>
      </w:r>
    </w:p>
    <w:p w14:paraId="53C2E1F7" w14:textId="77777777" w:rsidR="00F350A1" w:rsidRDefault="00F350A1" w:rsidP="00F350A1">
      <w:pPr>
        <w:pStyle w:val="NoSpacing"/>
      </w:pPr>
    </w:p>
    <w:p w14:paraId="7663AFC5" w14:textId="77777777" w:rsidR="00F350A1" w:rsidRDefault="00F350A1" w:rsidP="00F350A1">
      <w:pPr>
        <w:pStyle w:val="NoSpacing"/>
      </w:pPr>
    </w:p>
    <w:p w14:paraId="695B201C" w14:textId="77777777" w:rsidR="00F350A1" w:rsidRDefault="00F350A1" w:rsidP="00F350A1">
      <w:pPr>
        <w:pStyle w:val="NoSpacing"/>
      </w:pPr>
      <w:r>
        <w:t>22 February 2019</w:t>
      </w:r>
    </w:p>
    <w:p w14:paraId="78B63392" w14:textId="5E847326" w:rsidR="006B2F86" w:rsidRPr="00F350A1" w:rsidRDefault="00F350A1" w:rsidP="00E71FC3">
      <w:pPr>
        <w:pStyle w:val="NoSpacing"/>
      </w:pPr>
    </w:p>
    <w:sectPr w:rsidR="006B2F86" w:rsidRPr="00F350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DBF7F" w14:textId="77777777" w:rsidR="00F350A1" w:rsidRDefault="00F350A1" w:rsidP="00E71FC3">
      <w:pPr>
        <w:spacing w:after="0" w:line="240" w:lineRule="auto"/>
      </w:pPr>
      <w:r>
        <w:separator/>
      </w:r>
    </w:p>
  </w:endnote>
  <w:endnote w:type="continuationSeparator" w:id="0">
    <w:p w14:paraId="2A843FBE" w14:textId="77777777" w:rsidR="00F350A1" w:rsidRDefault="00F350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4FB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55AFC" w14:textId="77777777" w:rsidR="00F350A1" w:rsidRDefault="00F350A1" w:rsidP="00E71FC3">
      <w:pPr>
        <w:spacing w:after="0" w:line="240" w:lineRule="auto"/>
      </w:pPr>
      <w:r>
        <w:separator/>
      </w:r>
    </w:p>
  </w:footnote>
  <w:footnote w:type="continuationSeparator" w:id="0">
    <w:p w14:paraId="2581B4A7" w14:textId="77777777" w:rsidR="00F350A1" w:rsidRDefault="00F350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0A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FBBE7"/>
  <w15:chartTrackingRefBased/>
  <w15:docId w15:val="{ED00EB1D-FECD-4602-A8A1-276826C8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2019-02-22T20:37:00Z</dcterms:created>
  <dcterms:modified xsi:type="dcterms:W3CDTF">2019-02-22T20:38:00Z</dcterms:modified>
</cp:coreProperties>
</file>